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A236" w14:textId="77777777" w:rsidR="00E8474A" w:rsidRDefault="00E8474A" w:rsidP="00E847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de ASTON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69ECD1D3" w14:textId="77777777" w:rsidR="00E8474A" w:rsidRDefault="00E8474A" w:rsidP="00E847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Ordsall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D3A6E2F" w14:textId="77777777" w:rsidR="00E8474A" w:rsidRDefault="00E8474A" w:rsidP="00E8474A">
      <w:pPr>
        <w:rPr>
          <w:rFonts w:ascii="Times New Roman" w:hAnsi="Times New Roman" w:cs="Times New Roman"/>
          <w:sz w:val="24"/>
          <w:szCs w:val="24"/>
        </w:rPr>
      </w:pPr>
    </w:p>
    <w:p w14:paraId="05A1D573" w14:textId="77777777" w:rsidR="00E8474A" w:rsidRDefault="00E8474A" w:rsidP="00E8474A">
      <w:pPr>
        <w:rPr>
          <w:rFonts w:ascii="Times New Roman" w:hAnsi="Times New Roman" w:cs="Times New Roman"/>
          <w:sz w:val="24"/>
          <w:szCs w:val="24"/>
        </w:rPr>
      </w:pPr>
    </w:p>
    <w:p w14:paraId="2C863E1F" w14:textId="77777777" w:rsidR="00E8474A" w:rsidRDefault="00E8474A" w:rsidP="00E847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3509FE95" w14:textId="77777777" w:rsidR="00E8474A" w:rsidRDefault="00E8474A" w:rsidP="00E847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5B78735E" w14:textId="77777777" w:rsidR="00E8474A" w:rsidRDefault="00E8474A" w:rsidP="00E847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Nottinghamshire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36EEC3CD" w14:textId="77777777" w:rsidR="00E8474A" w:rsidRDefault="00E8474A" w:rsidP="00E8474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00DA6379" w14:textId="77777777" w:rsidR="00E8474A" w:rsidRDefault="00E8474A" w:rsidP="00E8474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5526BDD2" w14:textId="77777777" w:rsidR="00E8474A" w:rsidRDefault="00E8474A" w:rsidP="00E8474A">
      <w:pPr>
        <w:rPr>
          <w:rFonts w:ascii="Times New Roman" w:hAnsi="Times New Roman" w:cs="Times New Roman"/>
          <w:sz w:val="24"/>
          <w:szCs w:val="24"/>
        </w:rPr>
      </w:pPr>
    </w:p>
    <w:p w14:paraId="4A4D0937" w14:textId="77777777" w:rsidR="00E8474A" w:rsidRDefault="00E8474A" w:rsidP="00E8474A">
      <w:pPr>
        <w:rPr>
          <w:rFonts w:ascii="Times New Roman" w:hAnsi="Times New Roman" w:cs="Times New Roman"/>
          <w:sz w:val="24"/>
          <w:szCs w:val="24"/>
        </w:rPr>
      </w:pPr>
    </w:p>
    <w:p w14:paraId="086765D1" w14:textId="77777777" w:rsidR="00E8474A" w:rsidRDefault="00E8474A" w:rsidP="00E847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2021</w:t>
      </w:r>
    </w:p>
    <w:p w14:paraId="560DA3C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37E9B" w14:textId="77777777" w:rsidR="00E8474A" w:rsidRDefault="00E8474A" w:rsidP="009139A6">
      <w:r>
        <w:separator/>
      </w:r>
    </w:p>
  </w:endnote>
  <w:endnote w:type="continuationSeparator" w:id="0">
    <w:p w14:paraId="632D0752" w14:textId="77777777" w:rsidR="00E8474A" w:rsidRDefault="00E847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95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2F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17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0615B" w14:textId="77777777" w:rsidR="00E8474A" w:rsidRDefault="00E8474A" w:rsidP="009139A6">
      <w:r>
        <w:separator/>
      </w:r>
    </w:p>
  </w:footnote>
  <w:footnote w:type="continuationSeparator" w:id="0">
    <w:p w14:paraId="60730A3C" w14:textId="77777777" w:rsidR="00E8474A" w:rsidRDefault="00E847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F2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9C1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077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74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8474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6AC5C"/>
  <w15:chartTrackingRefBased/>
  <w15:docId w15:val="{C486B9D0-2F4C-41BE-92E8-30AEBE25E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74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2022-05-09T12:19:00Z</dcterms:created>
  <dcterms:modified xsi:type="dcterms:W3CDTF">2022-05-09T12:21:00Z</dcterms:modified>
</cp:coreProperties>
</file>